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719384DA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85B66">
                                      <w:rPr>
                                        <w:rStyle w:val="Style2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719384DA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85B66">
                                <w:rPr>
                                  <w:rStyle w:val="Style2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5F72E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5F72E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5F72E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5F72E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5F72E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5F72E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 xml:space="preserve">Picaderas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8D1DB" w14:textId="77777777" w:rsidR="005F72EC" w:rsidRDefault="005F72EC" w:rsidP="001007E7">
      <w:pPr>
        <w:spacing w:after="0" w:line="240" w:lineRule="auto"/>
      </w:pPr>
      <w:r>
        <w:separator/>
      </w:r>
    </w:p>
  </w:endnote>
  <w:endnote w:type="continuationSeparator" w:id="0">
    <w:p w14:paraId="6CD44E87" w14:textId="77777777" w:rsidR="005F72EC" w:rsidRDefault="005F72E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7004" w14:textId="77777777" w:rsidR="005F72EC" w:rsidRDefault="005F72EC" w:rsidP="001007E7">
      <w:pPr>
        <w:spacing w:after="0" w:line="240" w:lineRule="auto"/>
      </w:pPr>
      <w:r>
        <w:separator/>
      </w:r>
    </w:p>
  </w:footnote>
  <w:footnote w:type="continuationSeparator" w:id="0">
    <w:p w14:paraId="783AE5FD" w14:textId="77777777" w:rsidR="005F72EC" w:rsidRDefault="005F72EC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360C9"/>
    <w:rsid w:val="005B442B"/>
    <w:rsid w:val="005C744C"/>
    <w:rsid w:val="005D0D63"/>
    <w:rsid w:val="005D708A"/>
    <w:rsid w:val="005F0D5D"/>
    <w:rsid w:val="005F72EC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7C00FD"/>
    <w:rsid w:val="00810515"/>
    <w:rsid w:val="0083342F"/>
    <w:rsid w:val="00841F19"/>
    <w:rsid w:val="00854B4F"/>
    <w:rsid w:val="00897188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24DD1"/>
    <w:rsid w:val="00A46059"/>
    <w:rsid w:val="00A640BD"/>
    <w:rsid w:val="00AB0544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85B66"/>
    <w:rsid w:val="00C92848"/>
    <w:rsid w:val="00CA4661"/>
    <w:rsid w:val="00CE67A3"/>
    <w:rsid w:val="00D015CB"/>
    <w:rsid w:val="00D24FA7"/>
    <w:rsid w:val="00D533AD"/>
    <w:rsid w:val="00D576B6"/>
    <w:rsid w:val="00D64696"/>
    <w:rsid w:val="00D7232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8</cp:revision>
  <cp:lastPrinted>2011-03-04T18:27:00Z</cp:lastPrinted>
  <dcterms:created xsi:type="dcterms:W3CDTF">2026-02-12T14:42:00Z</dcterms:created>
  <dcterms:modified xsi:type="dcterms:W3CDTF">2026-05-19T16:30:00Z</dcterms:modified>
</cp:coreProperties>
</file>